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0363" w:rsidRPr="00BF791A" w:rsidRDefault="004A0363" w:rsidP="004A0363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>
        <w:rPr>
          <w:rFonts w:ascii="Arial" w:hAnsi="Arial" w:cs="Arial"/>
          <w:b/>
          <w:caps/>
          <w:sz w:val="28"/>
          <w:szCs w:val="28"/>
        </w:rPr>
        <w:t xml:space="preserve"> 247</w:t>
      </w:r>
      <w:r w:rsidR="001C7F53">
        <w:rPr>
          <w:rFonts w:ascii="Arial" w:hAnsi="Arial" w:cs="Arial"/>
          <w:b/>
          <w:caps/>
          <w:sz w:val="28"/>
          <w:szCs w:val="28"/>
        </w:rPr>
        <w:t>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4A0363" w:rsidRPr="00BF791A" w:rsidTr="003F74C6">
        <w:trPr>
          <w:trHeight w:val="425"/>
        </w:trPr>
        <w:tc>
          <w:tcPr>
            <w:tcW w:w="1063" w:type="dxa"/>
          </w:tcPr>
          <w:p w:rsidR="004A0363" w:rsidRPr="00BF791A" w:rsidRDefault="004A0363" w:rsidP="003F74C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4A0363" w:rsidRPr="00BF791A" w:rsidRDefault="004A0363" w:rsidP="001C7F5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Parabeniza </w:t>
            </w:r>
            <w:r w:rsidR="001C7F53">
              <w:rPr>
                <w:rFonts w:ascii="Arial" w:hAnsi="Arial" w:cs="Arial"/>
                <w:sz w:val="20"/>
                <w:szCs w:val="20"/>
              </w:rPr>
              <w:t>KRISHNA GOVINDA BOZELLI</w:t>
            </w:r>
            <w:r>
              <w:rPr>
                <w:rFonts w:ascii="Arial" w:hAnsi="Arial" w:cs="Arial"/>
                <w:sz w:val="20"/>
                <w:szCs w:val="20"/>
              </w:rPr>
              <w:t>, Atirador do Tiro de Guerra 02-051 – Jacareí, pela homenagem recebida em razão de se destacar no exercício durante o ano de instrução de 2015.</w:t>
            </w:r>
            <w:r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4A0363" w:rsidRPr="00BF791A" w:rsidRDefault="004A0363" w:rsidP="004A036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A0363" w:rsidRDefault="004A0363" w:rsidP="004A036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>
        <w:rPr>
          <w:rFonts w:ascii="Arial" w:hAnsi="Arial" w:cs="Arial"/>
        </w:rPr>
        <w:t xml:space="preserve">a </w:t>
      </w:r>
      <w:r w:rsidR="001C7F53" w:rsidRPr="001C7F53">
        <w:rPr>
          <w:rFonts w:ascii="Arial" w:hAnsi="Arial" w:cs="Arial"/>
        </w:rPr>
        <w:t>KRISHNA GOVINDA BOZELLI</w:t>
      </w:r>
      <w:r w:rsidRPr="008909E2">
        <w:rPr>
          <w:rFonts w:ascii="Arial" w:hAnsi="Arial" w:cs="Arial"/>
        </w:rPr>
        <w:t xml:space="preserve">, Atirador do Tiro de </w:t>
      </w:r>
      <w:r w:rsidR="00484EA5">
        <w:rPr>
          <w:rFonts w:ascii="Arial" w:hAnsi="Arial" w:cs="Arial"/>
        </w:rPr>
        <w:t>G</w:t>
      </w:r>
      <w:bookmarkStart w:id="0" w:name="_GoBack"/>
      <w:bookmarkEnd w:id="0"/>
      <w:r w:rsidRPr="008909E2">
        <w:rPr>
          <w:rFonts w:ascii="Arial" w:hAnsi="Arial" w:cs="Arial"/>
        </w:rPr>
        <w:t>uerra 02-051 – Jacareí, pela homenagem recebida em razão de se destacar no exercício durante o ano de instrução de 2015.</w:t>
      </w:r>
    </w:p>
    <w:p w:rsidR="004A0363" w:rsidRDefault="004A0363" w:rsidP="004A036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 solenidade foi realizada no dia 10 de novembro no Plenário desta Casa Legislativa.</w:t>
      </w:r>
    </w:p>
    <w:p w:rsidR="004A0363" w:rsidRPr="00BF791A" w:rsidRDefault="004A0363" w:rsidP="004A036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A0363" w:rsidRPr="00BF791A" w:rsidRDefault="004A0363" w:rsidP="004A036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A0363" w:rsidRDefault="004A0363" w:rsidP="004A036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18 de novembro de 2015.</w:t>
      </w:r>
    </w:p>
    <w:p w:rsidR="004A0363" w:rsidRPr="00BF791A" w:rsidRDefault="004A0363" w:rsidP="004A036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A0363" w:rsidRPr="00561E55" w:rsidRDefault="004A0363" w:rsidP="004A0363">
      <w:pPr>
        <w:jc w:val="center"/>
        <w:rPr>
          <w:rFonts w:ascii="Arial" w:hAnsi="Arial"/>
          <w:b/>
        </w:rPr>
      </w:pPr>
      <w:r w:rsidRPr="00561E55">
        <w:rPr>
          <w:rFonts w:ascii="Arial" w:hAnsi="Arial"/>
          <w:b/>
        </w:rPr>
        <w:t>EDGARD SASAKI</w:t>
      </w:r>
    </w:p>
    <w:p w:rsidR="004A0363" w:rsidRPr="00561E55" w:rsidRDefault="004A0363" w:rsidP="004A0363">
      <w:pPr>
        <w:jc w:val="center"/>
        <w:rPr>
          <w:rFonts w:ascii="Arial" w:hAnsi="Arial"/>
        </w:rPr>
      </w:pPr>
      <w:r w:rsidRPr="00561E55">
        <w:rPr>
          <w:rFonts w:ascii="Arial" w:hAnsi="Arial"/>
        </w:rPr>
        <w:t>Vereador – DEM</w:t>
      </w:r>
    </w:p>
    <w:p w:rsidR="004A0363" w:rsidRPr="00561E55" w:rsidRDefault="004A0363" w:rsidP="004A0363">
      <w:pPr>
        <w:jc w:val="center"/>
        <w:rPr>
          <w:rFonts w:ascii="Arial" w:hAnsi="Arial"/>
          <w:b/>
        </w:rPr>
      </w:pPr>
    </w:p>
    <w:p w:rsidR="004A0363" w:rsidRPr="002A7434" w:rsidRDefault="004A0363" w:rsidP="004A0363">
      <w:pPr>
        <w:spacing w:line="360" w:lineRule="auto"/>
        <w:rPr>
          <w:rFonts w:ascii="Arial" w:hAnsi="Arial" w:cs="Arial"/>
        </w:rPr>
      </w:pPr>
    </w:p>
    <w:p w:rsidR="00172E81" w:rsidRPr="004A0363" w:rsidRDefault="00172E81" w:rsidP="004A0363"/>
    <w:sectPr w:rsidR="00172E81" w:rsidRPr="004A0363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1D29" w:rsidRDefault="00331D29">
      <w:r>
        <w:separator/>
      </w:r>
    </w:p>
  </w:endnote>
  <w:endnote w:type="continuationSeparator" w:id="0">
    <w:p w:rsidR="00331D29" w:rsidRDefault="00331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1D29" w:rsidRDefault="00331D29">
      <w:r>
        <w:separator/>
      </w:r>
    </w:p>
  </w:footnote>
  <w:footnote w:type="continuationSeparator" w:id="0">
    <w:p w:rsidR="00331D29" w:rsidRDefault="00331D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C7F53"/>
    <w:rsid w:val="001F13C3"/>
    <w:rsid w:val="00204ED7"/>
    <w:rsid w:val="00253C82"/>
    <w:rsid w:val="002A7434"/>
    <w:rsid w:val="002C4B2B"/>
    <w:rsid w:val="002F02DB"/>
    <w:rsid w:val="00311BEA"/>
    <w:rsid w:val="00323F0F"/>
    <w:rsid w:val="00331D29"/>
    <w:rsid w:val="00347E24"/>
    <w:rsid w:val="00397FF3"/>
    <w:rsid w:val="00412795"/>
    <w:rsid w:val="00484EA5"/>
    <w:rsid w:val="00487D64"/>
    <w:rsid w:val="00493115"/>
    <w:rsid w:val="004A0363"/>
    <w:rsid w:val="004E46DA"/>
    <w:rsid w:val="004F1FA8"/>
    <w:rsid w:val="004F39E9"/>
    <w:rsid w:val="004F7CB8"/>
    <w:rsid w:val="00505FD8"/>
    <w:rsid w:val="00564368"/>
    <w:rsid w:val="005775D2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94241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A1565"/>
    <w:rsid w:val="00BD3C47"/>
    <w:rsid w:val="00BF791A"/>
    <w:rsid w:val="00C06BEA"/>
    <w:rsid w:val="00C36E68"/>
    <w:rsid w:val="00C44D39"/>
    <w:rsid w:val="00C465FE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135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2014-12-11T13:13:00Z</cp:lastPrinted>
  <dcterms:created xsi:type="dcterms:W3CDTF">2015-11-17T11:37:00Z</dcterms:created>
  <dcterms:modified xsi:type="dcterms:W3CDTF">2015-11-17T18:09:00Z</dcterms:modified>
</cp:coreProperties>
</file>